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28" w:rsidRPr="00516466" w:rsidRDefault="00412728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12728" w:rsidRPr="00516466" w:rsidRDefault="00412728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12728" w:rsidRDefault="00412728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12728" w:rsidRDefault="00412728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412728" w:rsidRPr="007A2A9F" w:rsidRDefault="00412728" w:rsidP="007A2A9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„ЕВН България Електроразпределение</w:t>
      </w:r>
      <w:r w:rsidRPr="007A2A9F">
        <w:rPr>
          <w:rFonts w:ascii="Verdana" w:hAnsi="Verdana"/>
          <w:b/>
          <w:lang w:val="bg-BG"/>
        </w:rPr>
        <w:t xml:space="preserve">” </w:t>
      </w:r>
      <w:r>
        <w:rPr>
          <w:rFonts w:ascii="Verdana" w:hAnsi="Verdana"/>
          <w:b/>
          <w:lang w:val="bg-BG"/>
        </w:rPr>
        <w:t>ЕА</w:t>
      </w:r>
      <w:r w:rsidRPr="007A2A9F">
        <w:rPr>
          <w:rFonts w:ascii="Verdana" w:hAnsi="Verdana"/>
          <w:b/>
          <w:lang w:val="bg-BG"/>
        </w:rPr>
        <w:t>Д</w:t>
      </w:r>
    </w:p>
    <w:p w:rsidR="00412728" w:rsidRPr="007A2A9F" w:rsidRDefault="00412728" w:rsidP="007A2A9F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7A2A9F">
        <w:rPr>
          <w:rFonts w:ascii="Verdana" w:hAnsi="Verdana"/>
          <w:lang w:val="bg-BG"/>
        </w:rPr>
        <w:t xml:space="preserve">, ул. </w:t>
      </w:r>
      <w:r>
        <w:rPr>
          <w:rFonts w:ascii="Verdana" w:hAnsi="Verdana"/>
          <w:lang w:val="bg-BG"/>
        </w:rPr>
        <w:t>Хр. Г. Данов</w:t>
      </w:r>
      <w:r w:rsidRPr="007A2A9F">
        <w:rPr>
          <w:rFonts w:ascii="Verdana" w:hAnsi="Verdana"/>
          <w:lang w:val="bg-BG"/>
        </w:rPr>
        <w:t xml:space="preserve"> №</w:t>
      </w:r>
      <w:r>
        <w:rPr>
          <w:rFonts w:ascii="Verdana" w:hAnsi="Verdana"/>
          <w:lang w:val="bg-BG"/>
        </w:rPr>
        <w:t xml:space="preserve"> 37</w:t>
      </w:r>
    </w:p>
    <w:p w:rsidR="00412728" w:rsidRDefault="0041272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412728" w:rsidRDefault="00412728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412728" w:rsidRPr="007A2A9F" w:rsidRDefault="00412728" w:rsidP="006C0EC4">
      <w:pPr>
        <w:ind w:right="240"/>
        <w:jc w:val="both"/>
        <w:rPr>
          <w:rFonts w:ascii="Verdana" w:hAnsi="Verdana"/>
          <w:b/>
          <w:lang w:val="ru-RU"/>
        </w:rPr>
      </w:pPr>
      <w:r w:rsidRPr="007A2A9F">
        <w:rPr>
          <w:rFonts w:ascii="Verdana" w:hAnsi="Verdana"/>
          <w:b/>
          <w:lang w:val="ru-RU"/>
        </w:rPr>
        <w:t>БД ИБР гр. Пловдив</w:t>
      </w:r>
    </w:p>
    <w:p w:rsidR="00412728" w:rsidRDefault="0041272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412728" w:rsidRPr="007A2A9F" w:rsidRDefault="00412728" w:rsidP="007A2A9F">
      <w:pPr>
        <w:ind w:right="283"/>
        <w:jc w:val="both"/>
        <w:rPr>
          <w:rFonts w:ascii="Verdana" w:hAnsi="Verdana"/>
          <w:lang w:val="bg-BG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ОВОС-96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05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02</w:t>
      </w:r>
      <w:r w:rsidRPr="00BF1A7F">
        <w:rPr>
          <w:rFonts w:ascii="Verdana" w:hAnsi="Verdana"/>
          <w:bCs/>
          <w:lang w:val="bg-BG"/>
        </w:rPr>
        <w:t>.201</w:t>
      </w:r>
      <w:bookmarkStart w:id="0" w:name="_GoBack"/>
      <w:bookmarkEnd w:id="0"/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 “Изграждане на водовземни съоръжения- 3 броя тръбни кладенци (1 брой черпещ и 2 броя нагнетателни) </w:t>
      </w:r>
      <w:r w:rsidRPr="007A2A9F">
        <w:rPr>
          <w:rFonts w:ascii="Verdana" w:hAnsi="Verdana"/>
          <w:b/>
          <w:lang w:val="bg-BG"/>
        </w:rPr>
        <w:t xml:space="preserve">” </w:t>
      </w:r>
      <w:r w:rsidRPr="007A2A9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имот № 502.2291</w:t>
      </w:r>
      <w:r w:rsidRPr="007A2A9F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гр.Раковски</w:t>
      </w:r>
      <w:r w:rsidRPr="007A2A9F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Раковски.</w:t>
      </w:r>
    </w:p>
    <w:p w:rsidR="00412728" w:rsidRPr="007A2A9F" w:rsidRDefault="00412728" w:rsidP="007A2A9F">
      <w:pPr>
        <w:ind w:right="282"/>
        <w:jc w:val="both"/>
        <w:rPr>
          <w:rFonts w:ascii="Verdana" w:hAnsi="Verdana"/>
          <w:bCs/>
          <w:lang w:val="ru-RU"/>
        </w:rPr>
      </w:pPr>
    </w:p>
    <w:p w:rsidR="00412728" w:rsidRPr="008030EF" w:rsidRDefault="0041272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412728" w:rsidRPr="00516466" w:rsidRDefault="00412728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12728" w:rsidRPr="00516466" w:rsidRDefault="0041272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12728" w:rsidRPr="00516466" w:rsidRDefault="00412728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12728" w:rsidRPr="00516466" w:rsidRDefault="00412728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12728" w:rsidRPr="00516466" w:rsidRDefault="00412728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Раковски.</w:t>
      </w:r>
    </w:p>
    <w:p w:rsidR="00412728" w:rsidRPr="00516466" w:rsidRDefault="00412728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12728" w:rsidRPr="00516466" w:rsidRDefault="00412728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412728" w:rsidRPr="00516466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412728" w:rsidRPr="00516466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12728" w:rsidRPr="00516466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12728" w:rsidRPr="00516466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12728" w:rsidRPr="00516466" w:rsidRDefault="00412728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12728" w:rsidRPr="00BD3E37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0000291 „Гора Шишманци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412728" w:rsidRPr="00516466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12728" w:rsidRPr="00516466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412728" w:rsidRPr="00516466" w:rsidRDefault="0041272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12728" w:rsidRPr="00516466" w:rsidRDefault="00412728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412728" w:rsidRPr="00516466" w:rsidRDefault="0041272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12728" w:rsidRPr="00516466" w:rsidRDefault="0041272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12728" w:rsidRDefault="00412728" w:rsidP="00516466">
      <w:pPr>
        <w:ind w:right="566"/>
        <w:jc w:val="both"/>
        <w:rPr>
          <w:rFonts w:ascii="Verdana" w:hAnsi="Verdana"/>
          <w:lang w:val="ru-RU"/>
        </w:rPr>
      </w:pPr>
    </w:p>
    <w:p w:rsidR="00412728" w:rsidRDefault="00412728" w:rsidP="00516466">
      <w:pPr>
        <w:ind w:right="566"/>
        <w:jc w:val="both"/>
        <w:rPr>
          <w:rFonts w:ascii="Verdana" w:hAnsi="Verdana"/>
          <w:lang w:val="ru-RU"/>
        </w:rPr>
      </w:pPr>
    </w:p>
    <w:p w:rsidR="00412728" w:rsidRDefault="00412728" w:rsidP="00516466">
      <w:pPr>
        <w:ind w:right="566"/>
        <w:jc w:val="both"/>
        <w:rPr>
          <w:rFonts w:ascii="Verdana" w:hAnsi="Verdana"/>
          <w:lang w:val="ru-RU"/>
        </w:rPr>
      </w:pPr>
    </w:p>
    <w:p w:rsidR="00412728" w:rsidRPr="00516466" w:rsidRDefault="00412728" w:rsidP="00516466">
      <w:pPr>
        <w:ind w:right="566"/>
        <w:jc w:val="both"/>
        <w:rPr>
          <w:rFonts w:ascii="Verdana" w:hAnsi="Verdana"/>
          <w:lang w:val="ru-RU"/>
        </w:rPr>
      </w:pPr>
    </w:p>
    <w:p w:rsidR="00412728" w:rsidRPr="00516466" w:rsidRDefault="00412728" w:rsidP="006C0EC4">
      <w:pPr>
        <w:ind w:right="240"/>
        <w:jc w:val="both"/>
        <w:rPr>
          <w:rFonts w:ascii="Verdana" w:hAnsi="Verdana"/>
          <w:lang w:val="ru-RU"/>
        </w:rPr>
      </w:pPr>
    </w:p>
    <w:p w:rsidR="00412728" w:rsidRDefault="0041272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2728" w:rsidRDefault="00412728" w:rsidP="001C479F">
      <w:pPr>
        <w:jc w:val="both"/>
        <w:rPr>
          <w:rFonts w:ascii="Verdana" w:hAnsi="Verdana"/>
          <w:b/>
          <w:lang w:val="ru-RU"/>
        </w:rPr>
      </w:pPr>
    </w:p>
    <w:p w:rsidR="00412728" w:rsidRDefault="0041272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12728" w:rsidRDefault="00412728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12728" w:rsidRDefault="00412728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412728" w:rsidRDefault="00412728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412728" w:rsidRPr="00D31B84" w:rsidRDefault="00412728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</w:p>
    <w:p w:rsidR="00412728" w:rsidRPr="00D31B84" w:rsidRDefault="00412728" w:rsidP="007A2A9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sectPr w:rsidR="00412728" w:rsidRPr="00D31B84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728" w:rsidRDefault="00412728">
      <w:r>
        <w:separator/>
      </w:r>
    </w:p>
  </w:endnote>
  <w:endnote w:type="continuationSeparator" w:id="0">
    <w:p w:rsidR="00412728" w:rsidRDefault="00412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728" w:rsidRDefault="0041272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412728" w:rsidRDefault="00412728" w:rsidP="0022049F">
                <w:pPr>
                  <w:jc w:val="both"/>
                </w:pPr>
                <w:r w:rsidRPr="00451BDD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12728" w:rsidRPr="009463AE" w:rsidRDefault="0041272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12728" w:rsidRDefault="00412728" w:rsidP="0022049F">
    <w:pPr>
      <w:pStyle w:val="Footer"/>
      <w:jc w:val="center"/>
      <w:rPr>
        <w:lang w:val="bg-BG"/>
      </w:rPr>
    </w:pPr>
  </w:p>
  <w:p w:rsidR="00412728" w:rsidRPr="009463AE" w:rsidRDefault="00412728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728" w:rsidRDefault="0041272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412728" w:rsidRDefault="00412728" w:rsidP="0022049F">
                <w:pPr>
                  <w:jc w:val="both"/>
                </w:pPr>
                <w:r w:rsidRPr="00451BDD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12728" w:rsidRPr="009463AE" w:rsidRDefault="0041272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12728" w:rsidRDefault="0041272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728" w:rsidRDefault="00412728">
      <w:r>
        <w:separator/>
      </w:r>
    </w:p>
  </w:footnote>
  <w:footnote w:type="continuationSeparator" w:id="0">
    <w:p w:rsidR="00412728" w:rsidRDefault="00412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728" w:rsidRPr="005B69F7" w:rsidRDefault="0041272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412728" w:rsidRPr="005B69F7" w:rsidRDefault="00412728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12728" w:rsidRPr="003106F6" w:rsidRDefault="0041272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12728" w:rsidRPr="00ED1377" w:rsidRDefault="00412728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45BB1"/>
    <w:rsid w:val="0004691D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4BDF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17C42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0500"/>
    <w:rsid w:val="00291153"/>
    <w:rsid w:val="002947C4"/>
    <w:rsid w:val="00295F2B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276F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490A"/>
    <w:rsid w:val="00355537"/>
    <w:rsid w:val="00357DB5"/>
    <w:rsid w:val="00360A71"/>
    <w:rsid w:val="00364678"/>
    <w:rsid w:val="00364C31"/>
    <w:rsid w:val="00366F76"/>
    <w:rsid w:val="00371948"/>
    <w:rsid w:val="00372E04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1DA4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728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1BDD"/>
    <w:rsid w:val="00454502"/>
    <w:rsid w:val="004572F6"/>
    <w:rsid w:val="004616BF"/>
    <w:rsid w:val="004673C1"/>
    <w:rsid w:val="00471D02"/>
    <w:rsid w:val="00472077"/>
    <w:rsid w:val="00476462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262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2B72"/>
    <w:rsid w:val="00553C56"/>
    <w:rsid w:val="00553F40"/>
    <w:rsid w:val="0055537C"/>
    <w:rsid w:val="00555E33"/>
    <w:rsid w:val="00563007"/>
    <w:rsid w:val="00565F47"/>
    <w:rsid w:val="00570D9D"/>
    <w:rsid w:val="00572451"/>
    <w:rsid w:val="00573376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2A9F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3403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51AB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64D7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25CE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5490A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00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606</Words>
  <Characters>3455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6</cp:revision>
  <cp:lastPrinted>2014-02-18T12:03:00Z</cp:lastPrinted>
  <dcterms:created xsi:type="dcterms:W3CDTF">2014-02-18T11:12:00Z</dcterms:created>
  <dcterms:modified xsi:type="dcterms:W3CDTF">2014-02-18T12:03:00Z</dcterms:modified>
</cp:coreProperties>
</file>